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7462F5" w:rsidTr="007424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62F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62F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62F5" w:rsidRDefault="00630DEA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62F5">
              <w:rPr>
                <w:b/>
                <w:sz w:val="26"/>
                <w:szCs w:val="26"/>
                <w:lang w:val="en-US"/>
              </w:rPr>
              <w:t>203A</w:t>
            </w:r>
            <w:r w:rsidR="005D36B3" w:rsidRPr="007462F5">
              <w:rPr>
                <w:b/>
                <w:sz w:val="26"/>
                <w:szCs w:val="26"/>
              </w:rPr>
              <w:t>_077</w:t>
            </w:r>
          </w:p>
        </w:tc>
      </w:tr>
      <w:tr w:rsidR="00C44B8B" w:rsidRPr="007462F5" w:rsidTr="007424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62F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462F5">
              <w:rPr>
                <w:b/>
                <w:sz w:val="26"/>
                <w:szCs w:val="26"/>
              </w:rPr>
              <w:t xml:space="preserve">Номер материала </w:t>
            </w:r>
            <w:r w:rsidRPr="007462F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62F5" w:rsidRDefault="00B048A5" w:rsidP="007424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462F5">
              <w:rPr>
                <w:b/>
                <w:sz w:val="26"/>
                <w:szCs w:val="26"/>
                <w:lang w:val="en-US"/>
              </w:rPr>
              <w:t>2020691</w:t>
            </w:r>
            <w:bookmarkStart w:id="0" w:name="_GoBack"/>
            <w:bookmarkEnd w:id="0"/>
          </w:p>
        </w:tc>
      </w:tr>
    </w:tbl>
    <w:p w:rsidR="00C44B8B" w:rsidRPr="007462F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462F5">
        <w:rPr>
          <w:sz w:val="26"/>
          <w:szCs w:val="26"/>
        </w:rPr>
        <w:t>_____________________________________</w:t>
      </w:r>
    </w:p>
    <w:p w:rsidR="00C44B8B" w:rsidRPr="007462F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462F5">
        <w:rPr>
          <w:sz w:val="26"/>
          <w:szCs w:val="26"/>
        </w:rPr>
        <w:t xml:space="preserve">_____________________________________ </w:t>
      </w:r>
    </w:p>
    <w:p w:rsidR="00C44B8B" w:rsidRPr="007462F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462F5">
        <w:rPr>
          <w:sz w:val="26"/>
          <w:szCs w:val="26"/>
        </w:rPr>
        <w:t>_____________________________________</w:t>
      </w:r>
    </w:p>
    <w:p w:rsidR="00C44B8B" w:rsidRPr="007462F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462F5">
        <w:rPr>
          <w:sz w:val="26"/>
          <w:szCs w:val="26"/>
        </w:rPr>
        <w:tab/>
        <w:t xml:space="preserve">_______________________ /_____________ </w:t>
      </w:r>
    </w:p>
    <w:p w:rsidR="00C44B8B" w:rsidRPr="007462F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462F5">
        <w:rPr>
          <w:sz w:val="26"/>
          <w:szCs w:val="26"/>
        </w:rPr>
        <w:t>“_______” ___________________ 20_____ г.</w:t>
      </w:r>
    </w:p>
    <w:p w:rsidR="00C44B8B" w:rsidRPr="007462F5" w:rsidRDefault="00C44B8B" w:rsidP="00C44B8B">
      <w:pPr>
        <w:rPr>
          <w:sz w:val="26"/>
          <w:szCs w:val="26"/>
        </w:rPr>
      </w:pPr>
    </w:p>
    <w:p w:rsidR="00C44B8B" w:rsidRPr="007462F5" w:rsidRDefault="00C44B8B" w:rsidP="00C44B8B">
      <w:pPr>
        <w:rPr>
          <w:sz w:val="26"/>
          <w:szCs w:val="26"/>
        </w:rPr>
      </w:pPr>
    </w:p>
    <w:p w:rsidR="00C44B8B" w:rsidRPr="007462F5" w:rsidRDefault="00C44B8B" w:rsidP="00C44B8B">
      <w:pPr>
        <w:rPr>
          <w:sz w:val="26"/>
          <w:szCs w:val="26"/>
        </w:rPr>
      </w:pPr>
    </w:p>
    <w:p w:rsidR="00C44B8B" w:rsidRPr="007462F5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7462F5">
        <w:rPr>
          <w:sz w:val="26"/>
          <w:szCs w:val="26"/>
        </w:rPr>
        <w:t>ТЕХНИЧЕСКОЕ ЗАДАНИЕ</w:t>
      </w:r>
    </w:p>
    <w:p w:rsidR="004F6968" w:rsidRPr="007462F5" w:rsidRDefault="004F6968" w:rsidP="00773399">
      <w:pPr>
        <w:ind w:firstLine="0"/>
        <w:jc w:val="center"/>
        <w:rPr>
          <w:b/>
          <w:sz w:val="26"/>
          <w:szCs w:val="26"/>
        </w:rPr>
      </w:pPr>
      <w:r w:rsidRPr="007462F5">
        <w:rPr>
          <w:b/>
          <w:sz w:val="26"/>
          <w:szCs w:val="26"/>
        </w:rPr>
        <w:t xml:space="preserve">на </w:t>
      </w:r>
      <w:r w:rsidR="00612811" w:rsidRPr="007462F5">
        <w:rPr>
          <w:b/>
          <w:sz w:val="26"/>
          <w:szCs w:val="26"/>
        </w:rPr>
        <w:t xml:space="preserve">поставку </w:t>
      </w:r>
      <w:r w:rsidR="007F4188" w:rsidRPr="007462F5">
        <w:rPr>
          <w:b/>
          <w:sz w:val="26"/>
          <w:szCs w:val="26"/>
        </w:rPr>
        <w:t>мет</w:t>
      </w:r>
      <w:r w:rsidR="00620938" w:rsidRPr="007462F5">
        <w:rPr>
          <w:b/>
          <w:sz w:val="26"/>
          <w:szCs w:val="26"/>
        </w:rPr>
        <w:t>аллопроката</w:t>
      </w:r>
      <w:r w:rsidR="00843900" w:rsidRPr="007462F5">
        <w:rPr>
          <w:b/>
          <w:sz w:val="26"/>
          <w:szCs w:val="26"/>
        </w:rPr>
        <w:t xml:space="preserve"> </w:t>
      </w:r>
      <w:r w:rsidR="008C50F9">
        <w:rPr>
          <w:b/>
          <w:sz w:val="26"/>
          <w:szCs w:val="26"/>
        </w:rPr>
        <w:t>(</w:t>
      </w:r>
      <w:r w:rsidR="00B048A5" w:rsidRPr="007462F5">
        <w:rPr>
          <w:b/>
          <w:sz w:val="26"/>
          <w:szCs w:val="26"/>
        </w:rPr>
        <w:t>Труба стальная квадратная 50x50х2</w:t>
      </w:r>
      <w:r w:rsidR="008C50F9">
        <w:rPr>
          <w:b/>
          <w:sz w:val="26"/>
          <w:szCs w:val="26"/>
        </w:rPr>
        <w:t>)</w:t>
      </w:r>
      <w:r w:rsidR="009C0389" w:rsidRPr="007462F5">
        <w:rPr>
          <w:b/>
          <w:sz w:val="26"/>
          <w:szCs w:val="26"/>
        </w:rPr>
        <w:t>.</w:t>
      </w:r>
      <w:r w:rsidR="00232E4A" w:rsidRPr="007462F5">
        <w:rPr>
          <w:b/>
          <w:sz w:val="26"/>
          <w:szCs w:val="26"/>
        </w:rPr>
        <w:t xml:space="preserve"> </w:t>
      </w:r>
      <w:r w:rsidR="009C0389" w:rsidRPr="007462F5">
        <w:rPr>
          <w:b/>
          <w:sz w:val="26"/>
          <w:szCs w:val="26"/>
        </w:rPr>
        <w:t xml:space="preserve">Лот № </w:t>
      </w:r>
      <w:r w:rsidR="00BD2843" w:rsidRPr="008C50F9">
        <w:rPr>
          <w:b/>
          <w:sz w:val="26"/>
          <w:szCs w:val="26"/>
          <w:u w:val="single"/>
        </w:rPr>
        <w:t>203</w:t>
      </w:r>
      <w:r w:rsidR="00620938" w:rsidRPr="008C50F9">
        <w:rPr>
          <w:b/>
          <w:sz w:val="26"/>
          <w:szCs w:val="26"/>
          <w:u w:val="single"/>
          <w:lang w:val="en-US"/>
        </w:rPr>
        <w:t>A</w:t>
      </w:r>
    </w:p>
    <w:p w:rsidR="00020DD3" w:rsidRPr="007462F5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7E7EDF" w:rsidRDefault="007E7EDF" w:rsidP="007E7E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7E7EDF" w:rsidRDefault="007E7EDF" w:rsidP="007E7EDF">
      <w:pPr>
        <w:tabs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13663-86 «Трубы стальные профильные. Технические требования».</w:t>
      </w:r>
    </w:p>
    <w:p w:rsidR="007E7EDF" w:rsidRDefault="007E7EDF" w:rsidP="007E7ED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E7EDF" w:rsidRDefault="007E7EDF" w:rsidP="007E7E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E7EDF" w:rsidRDefault="007E7EDF" w:rsidP="007E7EDF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7E7EDF" w:rsidRDefault="007E7EDF" w:rsidP="007E7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E7EDF" w:rsidRDefault="007E7EDF" w:rsidP="007E7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E7EDF" w:rsidRDefault="007E7EDF" w:rsidP="007E7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E7EDF" w:rsidRDefault="007E7EDF" w:rsidP="007E7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7E7EDF" w:rsidRDefault="007E7EDF" w:rsidP="007E7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E7EDF" w:rsidRDefault="007E7EDF" w:rsidP="007E7ED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7EDF" w:rsidRDefault="007E7EDF" w:rsidP="007E7ED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2.3. Металлопрокат должен соответствовать требованиям:</w:t>
      </w:r>
    </w:p>
    <w:p w:rsidR="007E7EDF" w:rsidRDefault="007E7EDF" w:rsidP="007E7ED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13663-86 «Трубы стальные профильные. Технические требования»;</w:t>
      </w:r>
    </w:p>
    <w:bookmarkEnd w:id="1"/>
    <w:p w:rsidR="007E7EDF" w:rsidRDefault="007E7EDF" w:rsidP="007E7ED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E7EDF" w:rsidRDefault="007E7EDF" w:rsidP="007E7ED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7E7EDF" w:rsidRDefault="007E7EDF" w:rsidP="007E7E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485657">
        <w:rPr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10692-2015 или соответствующих МЭК. Погрузочно-разгрузочные работы должны </w:t>
      </w:r>
      <w:r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E7EDF" w:rsidRDefault="007E7EDF" w:rsidP="007E7E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металлопроката должны соответствовать требованиям ГОСТ 10692-2015</w:t>
      </w:r>
      <w:r w:rsidRPr="00485657">
        <w:rPr>
          <w:sz w:val="24"/>
          <w:szCs w:val="24"/>
        </w:rPr>
        <w:t>, </w:t>
      </w:r>
      <w:r>
        <w:rPr>
          <w:sz w:val="24"/>
          <w:szCs w:val="24"/>
        </w:rPr>
        <w:t>ГОСТ перечисленным в п.2.3 данного ТЗ.</w:t>
      </w:r>
    </w:p>
    <w:p w:rsidR="007E7EDF" w:rsidRDefault="007E7EDF" w:rsidP="007E7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E7EDF" w:rsidRDefault="007E7EDF" w:rsidP="007E7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E7EDF" w:rsidRDefault="007E7EDF" w:rsidP="007E7ED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металлопроката должна подвергаться приемо-сдаточным испытаниям в соответствие с ГОСТ 10692-2015</w:t>
      </w:r>
      <w:r w:rsidRPr="00485657">
        <w:rPr>
          <w:szCs w:val="24"/>
        </w:rPr>
        <w:t>, </w:t>
      </w:r>
      <w:r>
        <w:rPr>
          <w:szCs w:val="24"/>
        </w:rPr>
        <w:t>ГОСТ перечисленных в п.2.3 данного ТЗ.</w:t>
      </w:r>
    </w:p>
    <w:p w:rsidR="007E7EDF" w:rsidRDefault="007E7EDF" w:rsidP="007E7ED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7E7EDF" w:rsidRDefault="007E7EDF" w:rsidP="007E7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E7EDF" w:rsidRDefault="007E7EDF" w:rsidP="007E7E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E7EDF" w:rsidRDefault="007E7EDF" w:rsidP="007E7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7E7EDF" w:rsidRDefault="007E7EDF" w:rsidP="007E7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7EDF" w:rsidRDefault="007E7EDF" w:rsidP="007E7E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7EDF" w:rsidRDefault="007E7EDF" w:rsidP="007E7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:rsidR="007E7EDF" w:rsidRDefault="007E7EDF" w:rsidP="007E7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7EDF" w:rsidRDefault="007E7EDF" w:rsidP="007E7E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E7EDF" w:rsidRDefault="007E7EDF" w:rsidP="007E7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10692-2015, ГОСТ 31458-2015.</w:t>
      </w:r>
    </w:p>
    <w:p w:rsidR="007E7EDF" w:rsidRDefault="007E7EDF" w:rsidP="007E7E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E7EDF" w:rsidRDefault="007E7EDF" w:rsidP="007E7EDF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E7EDF" w:rsidRDefault="007E7EDF" w:rsidP="007E7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металлопроката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7E7EDF" w:rsidRDefault="007E7EDF" w:rsidP="007E7E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7EDF" w:rsidRDefault="007E7EDF" w:rsidP="007E7EDF">
      <w:pPr>
        <w:rPr>
          <w:sz w:val="26"/>
          <w:szCs w:val="26"/>
        </w:rPr>
      </w:pPr>
    </w:p>
    <w:p w:rsidR="007E7EDF" w:rsidRDefault="007E7EDF" w:rsidP="007E7EDF">
      <w:pPr>
        <w:rPr>
          <w:sz w:val="26"/>
          <w:szCs w:val="26"/>
        </w:rPr>
      </w:pPr>
    </w:p>
    <w:p w:rsidR="007E7EDF" w:rsidRDefault="007E7EDF" w:rsidP="007E7E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7E7EDF" w:rsidRPr="00CB6078" w:rsidRDefault="007E7EDF" w:rsidP="007E7EDF">
      <w:pPr>
        <w:ind w:firstLine="0"/>
        <w:rPr>
          <w:sz w:val="26"/>
          <w:szCs w:val="26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7E7EDF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F9C" w:rsidRDefault="00973F9C">
      <w:r>
        <w:separator/>
      </w:r>
    </w:p>
  </w:endnote>
  <w:endnote w:type="continuationSeparator" w:id="0">
    <w:p w:rsidR="00973F9C" w:rsidRDefault="0097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F9C" w:rsidRDefault="00973F9C">
      <w:r>
        <w:separator/>
      </w:r>
    </w:p>
  </w:footnote>
  <w:footnote w:type="continuationSeparator" w:id="0">
    <w:p w:rsidR="00973F9C" w:rsidRDefault="00973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B651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397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29E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79F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91C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946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0EA5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3EC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5A00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1D4"/>
    <w:rsid w:val="004F23F2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B3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B3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DEA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447"/>
    <w:rsid w:val="007435DC"/>
    <w:rsid w:val="00744BB7"/>
    <w:rsid w:val="007462F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809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2DE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EDF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0F9"/>
    <w:rsid w:val="008C59F1"/>
    <w:rsid w:val="008C6530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AC0"/>
    <w:rsid w:val="008F5DD1"/>
    <w:rsid w:val="008F73A3"/>
    <w:rsid w:val="00900DB3"/>
    <w:rsid w:val="00900E6D"/>
    <w:rsid w:val="009011C0"/>
    <w:rsid w:val="00901AB4"/>
    <w:rsid w:val="00901C3B"/>
    <w:rsid w:val="009022A6"/>
    <w:rsid w:val="00903408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F9C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8A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1BFB"/>
    <w:rsid w:val="00B63411"/>
    <w:rsid w:val="00B65107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17B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1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CE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86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6EF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1207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29C614-8FAC-4BD0-9675-071A18BB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225F-1722-4B31-A8F1-413B3575C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FF0BE-8778-4A74-AA56-203F2FB98D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A0686-F1FC-4A80-A90B-99AFD17F8D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16EAD7-7106-4067-9E89-A2C749A9E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2020-05-29T05:22:00Z</dcterms:created>
  <dcterms:modified xsi:type="dcterms:W3CDTF">2020-05-29T05:23:00Z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